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79C7C" w14:textId="05F180A9" w:rsidR="00D84097" w:rsidRDefault="00D84097" w:rsidP="00D840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Martin SWOAFF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1CE17AE2" w14:textId="76B7849F" w:rsidR="00D84097" w:rsidRDefault="00D84097" w:rsidP="00D840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born in Germany. </w:t>
      </w:r>
      <w:proofErr w:type="spellStart"/>
      <w:r>
        <w:rPr>
          <w:rFonts w:cs="Times New Roman"/>
          <w:szCs w:val="24"/>
        </w:rPr>
        <w:t>Cordener</w:t>
      </w:r>
      <w:proofErr w:type="spellEnd"/>
      <w:r>
        <w:rPr>
          <w:rFonts w:cs="Times New Roman"/>
          <w:szCs w:val="24"/>
        </w:rPr>
        <w:t>.</w:t>
      </w:r>
    </w:p>
    <w:p w14:paraId="7967D1ED" w14:textId="1EED6F34" w:rsidR="00D84097" w:rsidRDefault="00D84097" w:rsidP="00D84097">
      <w:pPr>
        <w:pStyle w:val="NoSpacing"/>
        <w:rPr>
          <w:rFonts w:cs="Times New Roman"/>
          <w:szCs w:val="24"/>
        </w:rPr>
      </w:pPr>
    </w:p>
    <w:p w14:paraId="15CFEC58" w14:textId="64AAA643" w:rsidR="00D84097" w:rsidRDefault="00D84097" w:rsidP="00D84097">
      <w:pPr>
        <w:pStyle w:val="NoSpacing"/>
        <w:rPr>
          <w:rFonts w:cs="Times New Roman"/>
          <w:szCs w:val="24"/>
        </w:rPr>
      </w:pPr>
    </w:p>
    <w:p w14:paraId="01B93E52" w14:textId="453CE2A9" w:rsidR="00D84097" w:rsidRDefault="00D84097" w:rsidP="00D840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Aug.1485</w:t>
      </w:r>
      <w:r>
        <w:rPr>
          <w:rFonts w:cs="Times New Roman"/>
          <w:szCs w:val="24"/>
        </w:rPr>
        <w:tab/>
        <w:t>He was granted letters of denization.   (C.P.R. 1476-85 p.548)</w:t>
      </w:r>
    </w:p>
    <w:p w14:paraId="4BD045CF" w14:textId="1012FCEE" w:rsidR="00D84097" w:rsidRDefault="00D84097" w:rsidP="00D84097">
      <w:pPr>
        <w:pStyle w:val="NoSpacing"/>
        <w:rPr>
          <w:rFonts w:cs="Times New Roman"/>
          <w:szCs w:val="24"/>
        </w:rPr>
      </w:pPr>
    </w:p>
    <w:p w14:paraId="437DEB10" w14:textId="50AF8BEB" w:rsidR="00D84097" w:rsidRDefault="00D84097" w:rsidP="00D84097">
      <w:pPr>
        <w:pStyle w:val="NoSpacing"/>
        <w:rPr>
          <w:rFonts w:cs="Times New Roman"/>
          <w:szCs w:val="24"/>
        </w:rPr>
      </w:pPr>
    </w:p>
    <w:p w14:paraId="79979EAB" w14:textId="52AF666D" w:rsidR="00D84097" w:rsidRPr="00D84097" w:rsidRDefault="00D84097" w:rsidP="00D840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April 2023</w:t>
      </w:r>
    </w:p>
    <w:p w14:paraId="0E856FF3" w14:textId="1D1F8192" w:rsidR="00D84097" w:rsidRPr="00D84097" w:rsidRDefault="00D84097" w:rsidP="009139A6">
      <w:pPr>
        <w:pStyle w:val="NoSpacing"/>
        <w:rPr>
          <w:rFonts w:cs="Times New Roman"/>
          <w:szCs w:val="24"/>
        </w:rPr>
      </w:pPr>
    </w:p>
    <w:sectPr w:rsidR="00D84097" w:rsidRPr="00D840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1597B" w14:textId="77777777" w:rsidR="00D84097" w:rsidRDefault="00D84097" w:rsidP="009139A6">
      <w:r>
        <w:separator/>
      </w:r>
    </w:p>
  </w:endnote>
  <w:endnote w:type="continuationSeparator" w:id="0">
    <w:p w14:paraId="7C200216" w14:textId="77777777" w:rsidR="00D84097" w:rsidRDefault="00D8409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56FF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C37E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63ED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0AD13" w14:textId="77777777" w:rsidR="00D84097" w:rsidRDefault="00D84097" w:rsidP="009139A6">
      <w:r>
        <w:separator/>
      </w:r>
    </w:p>
  </w:footnote>
  <w:footnote w:type="continuationSeparator" w:id="0">
    <w:p w14:paraId="749E291A" w14:textId="77777777" w:rsidR="00D84097" w:rsidRDefault="00D8409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2A64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2F52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E29A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09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720FA"/>
    <w:rsid w:val="00CB4ED9"/>
    <w:rsid w:val="00D84097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3D722"/>
  <w15:chartTrackingRefBased/>
  <w15:docId w15:val="{CA9E9138-876B-4DB6-865B-BC16D3005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11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2023-04-03T19:53:00Z</dcterms:created>
  <dcterms:modified xsi:type="dcterms:W3CDTF">2023-04-03T20:06:00Z</dcterms:modified>
</cp:coreProperties>
</file>